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D19" w:rsidRDefault="00993A84">
      <w:pPr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附件：</w:t>
      </w:r>
    </w:p>
    <w:p w:rsidR="00B94D19" w:rsidRDefault="00993A84">
      <w:pPr>
        <w:rPr>
          <w:rFonts w:ascii="长城仿宋" w:hAnsi="Times New Roman" w:cs="Times New Roman"/>
          <w:sz w:val="30"/>
          <w:szCs w:val="24"/>
        </w:rPr>
      </w:pPr>
      <w:r>
        <w:rPr>
          <w:rFonts w:ascii="仿宋_GB2312" w:eastAsia="仿宋_GB2312" w:hAnsi="Times New Roman" w:cs="Times New Roman"/>
          <w:sz w:val="30"/>
          <w:szCs w:val="30"/>
        </w:rPr>
        <w:t xml:space="preserve">                           </w:t>
      </w: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      </w:t>
      </w:r>
      <w:r>
        <w:rPr>
          <w:rFonts w:ascii="仿宋_GB2312" w:eastAsia="仿宋_GB2312" w:hAnsi="Times New Roman" w:cs="Times New Roman"/>
          <w:sz w:val="30"/>
          <w:szCs w:val="30"/>
        </w:rPr>
        <w:t xml:space="preserve">       </w:t>
      </w:r>
      <w:r>
        <w:rPr>
          <w:rFonts w:ascii="长城仿宋" w:hAnsi="Times New Roman" w:cs="Times New Roman" w:hint="eastAsia"/>
          <w:sz w:val="30"/>
          <w:szCs w:val="24"/>
        </w:rPr>
        <w:t>编号</w:t>
      </w:r>
      <w:r>
        <w:rPr>
          <w:rFonts w:ascii="长城仿宋" w:eastAsia="黑体" w:hAnsi="Times New Roman" w:cs="Times New Roman"/>
          <w:sz w:val="30"/>
          <w:szCs w:val="24"/>
          <w:u w:val="single"/>
        </w:rPr>
        <w:t xml:space="preserve">             </w:t>
      </w:r>
    </w:p>
    <w:tbl>
      <w:tblPr>
        <w:tblpPr w:leftFromText="180" w:rightFromText="180" w:vertAnchor="text" w:horzAnchor="margin" w:tblpY="143"/>
        <w:tblW w:w="52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1"/>
      </w:tblGrid>
      <w:tr w:rsidR="00B94D19">
        <w:tc>
          <w:tcPr>
            <w:tcW w:w="5211" w:type="dxa"/>
          </w:tcPr>
          <w:p w:rsidR="00B94D19" w:rsidRDefault="00993A84">
            <w:pPr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工作领域（请选择1项）</w:t>
            </w:r>
          </w:p>
          <w:p w:rsidR="00B94D19" w:rsidRDefault="00993A84">
            <w:pPr>
              <w:ind w:firstLineChars="50" w:firstLine="140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□科研    □企业生产  □教育</w:t>
            </w:r>
          </w:p>
          <w:p w:rsidR="00B94D19" w:rsidRDefault="00993A84">
            <w:pPr>
              <w:ind w:firstLineChars="50" w:firstLine="14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□科普    □维修保障  □其它</w:t>
            </w:r>
          </w:p>
        </w:tc>
      </w:tr>
    </w:tbl>
    <w:p w:rsidR="00B94D19" w:rsidRDefault="00B94D19">
      <w:pPr>
        <w:ind w:right="600"/>
        <w:rPr>
          <w:rFonts w:ascii="长城仿宋" w:hAnsi="Times New Roman" w:cs="Times New Roman"/>
          <w:sz w:val="30"/>
          <w:szCs w:val="24"/>
        </w:rPr>
      </w:pPr>
    </w:p>
    <w:p w:rsidR="00B94D19" w:rsidRDefault="00B94D19">
      <w:pPr>
        <w:ind w:right="600"/>
        <w:rPr>
          <w:rFonts w:ascii="长城仿宋" w:hAnsi="Times New Roman" w:cs="Times New Roman"/>
          <w:sz w:val="30"/>
          <w:szCs w:val="24"/>
        </w:rPr>
      </w:pPr>
    </w:p>
    <w:p w:rsidR="00B94D19" w:rsidRDefault="00B94D19">
      <w:pPr>
        <w:ind w:right="900"/>
        <w:rPr>
          <w:rFonts w:ascii="长城仿宋" w:hAnsi="Times New Roman" w:cs="Times New Roman"/>
          <w:sz w:val="30"/>
          <w:szCs w:val="24"/>
        </w:rPr>
      </w:pPr>
    </w:p>
    <w:p w:rsidR="00B94D19" w:rsidRDefault="00B94D19">
      <w:pPr>
        <w:ind w:right="600"/>
        <w:rPr>
          <w:rFonts w:ascii="长城仿宋" w:hAnsi="Times New Roman" w:cs="Times New Roman"/>
          <w:sz w:val="30"/>
          <w:szCs w:val="24"/>
        </w:rPr>
      </w:pPr>
    </w:p>
    <w:p w:rsidR="00B94D19" w:rsidRDefault="00B94D19">
      <w:pPr>
        <w:ind w:right="600"/>
        <w:rPr>
          <w:rFonts w:ascii="长城仿宋" w:hAnsi="Times New Roman" w:cs="Times New Roman"/>
          <w:sz w:val="30"/>
          <w:szCs w:val="24"/>
        </w:rPr>
      </w:pPr>
    </w:p>
    <w:p w:rsidR="00B94D19" w:rsidRDefault="00B94D19">
      <w:pPr>
        <w:ind w:right="600"/>
        <w:rPr>
          <w:rFonts w:ascii="长城仿宋" w:hAnsi="Times New Roman" w:cs="Times New Roman"/>
          <w:sz w:val="30"/>
          <w:szCs w:val="24"/>
        </w:rPr>
      </w:pPr>
    </w:p>
    <w:p w:rsidR="00D142DD" w:rsidRDefault="00993A84">
      <w:pPr>
        <w:jc w:val="center"/>
        <w:rPr>
          <w:rFonts w:ascii="长城粗隶书" w:eastAsia="小标宋" w:hAnsi="Times New Roman" w:cs="Times New Roman"/>
          <w:sz w:val="50"/>
          <w:szCs w:val="24"/>
        </w:rPr>
      </w:pPr>
      <w:r>
        <w:rPr>
          <w:rFonts w:ascii="长城粗隶书" w:eastAsia="小标宋" w:hAnsi="Times New Roman" w:cs="Times New Roman" w:hint="eastAsia"/>
          <w:sz w:val="50"/>
          <w:szCs w:val="24"/>
        </w:rPr>
        <w:t>“</w:t>
      </w:r>
      <w:r w:rsidR="00D142DD">
        <w:rPr>
          <w:rFonts w:ascii="长城粗隶书" w:eastAsia="小标宋" w:hAnsi="Times New Roman" w:cs="Times New Roman" w:hint="eastAsia"/>
          <w:sz w:val="50"/>
          <w:szCs w:val="24"/>
        </w:rPr>
        <w:t>中国航空学会</w:t>
      </w:r>
      <w:r>
        <w:rPr>
          <w:rFonts w:ascii="长城粗隶书" w:eastAsia="小标宋" w:hAnsi="Times New Roman" w:cs="Times New Roman" w:hint="eastAsia"/>
          <w:sz w:val="50"/>
          <w:szCs w:val="24"/>
        </w:rPr>
        <w:t>冯如航空科技精英奖</w:t>
      </w:r>
      <w:r w:rsidR="00D142DD">
        <w:rPr>
          <w:rFonts w:ascii="长城粗隶书" w:eastAsia="小标宋" w:hAnsi="Times New Roman" w:cs="Times New Roman" w:hint="eastAsia"/>
          <w:sz w:val="50"/>
          <w:szCs w:val="24"/>
        </w:rPr>
        <w:t>”</w:t>
      </w:r>
    </w:p>
    <w:p w:rsidR="00B94D19" w:rsidRDefault="00993A84">
      <w:pPr>
        <w:jc w:val="center"/>
        <w:rPr>
          <w:rFonts w:ascii="长城粗隶书" w:eastAsia="小标宋" w:hAnsi="Times New Roman" w:cs="Times New Roman"/>
          <w:sz w:val="50"/>
          <w:szCs w:val="24"/>
        </w:rPr>
      </w:pPr>
      <w:r>
        <w:rPr>
          <w:rFonts w:ascii="长城粗隶书" w:eastAsia="小标宋" w:hAnsi="Times New Roman" w:cs="Times New Roman" w:hint="eastAsia"/>
          <w:sz w:val="50"/>
          <w:szCs w:val="24"/>
        </w:rPr>
        <w:t>推荐表</w:t>
      </w:r>
    </w:p>
    <w:p w:rsidR="00B94D19" w:rsidRDefault="00B94D19">
      <w:pPr>
        <w:rPr>
          <w:rFonts w:ascii="楷体_GB2312" w:eastAsia="楷体_GB2312" w:hAnsi="Times New Roman" w:cs="Times New Roman"/>
          <w:sz w:val="36"/>
          <w:szCs w:val="24"/>
        </w:rPr>
      </w:pPr>
    </w:p>
    <w:p w:rsidR="00B94D19" w:rsidRDefault="00B94D19">
      <w:pPr>
        <w:jc w:val="center"/>
        <w:rPr>
          <w:rFonts w:ascii="楷体_GB2312" w:eastAsia="楷体_GB2312" w:hAnsi="Times New Roman" w:cs="Times New Roman"/>
          <w:sz w:val="36"/>
          <w:szCs w:val="24"/>
        </w:rPr>
      </w:pPr>
    </w:p>
    <w:p w:rsidR="00B94D19" w:rsidRDefault="00993A84">
      <w:pPr>
        <w:snapToGrid w:val="0"/>
        <w:spacing w:line="480" w:lineRule="auto"/>
        <w:rPr>
          <w:rFonts w:ascii="楷体_GB2312" w:eastAsia="楷体_GB2312" w:hAnsi="Times New Roman" w:cs="Times New Roman"/>
          <w:sz w:val="32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sz w:val="32"/>
          <w:szCs w:val="24"/>
        </w:rPr>
        <w:t xml:space="preserve">           姓　　名</w:t>
      </w:r>
      <w:r>
        <w:rPr>
          <w:rFonts w:ascii="楷体_GB2312" w:eastAsia="楷体_GB2312" w:hAnsi="Times New Roman" w:cs="Times New Roman" w:hint="eastAsia"/>
          <w:sz w:val="32"/>
          <w:szCs w:val="24"/>
          <w:u w:val="single"/>
        </w:rPr>
        <w:t xml:space="preserve">                     </w:t>
      </w:r>
    </w:p>
    <w:p w:rsidR="00B94D19" w:rsidRDefault="00993A84">
      <w:pPr>
        <w:snapToGrid w:val="0"/>
        <w:spacing w:line="480" w:lineRule="auto"/>
        <w:rPr>
          <w:rFonts w:ascii="楷体_GB2312" w:eastAsia="楷体_GB2312" w:hAnsi="Times New Roman" w:cs="Times New Roman"/>
          <w:sz w:val="32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sz w:val="32"/>
          <w:szCs w:val="24"/>
        </w:rPr>
        <w:t xml:space="preserve">           工作单位</w:t>
      </w:r>
      <w:r>
        <w:rPr>
          <w:rFonts w:ascii="楷体_GB2312" w:eastAsia="楷体_GB2312" w:hAnsi="Times New Roman" w:cs="Times New Roman" w:hint="eastAsia"/>
          <w:sz w:val="32"/>
          <w:szCs w:val="24"/>
          <w:u w:val="single"/>
        </w:rPr>
        <w:t xml:space="preserve">                     </w:t>
      </w:r>
    </w:p>
    <w:p w:rsidR="00B94D19" w:rsidRDefault="00993A84">
      <w:pPr>
        <w:snapToGrid w:val="0"/>
        <w:spacing w:line="480" w:lineRule="auto"/>
        <w:rPr>
          <w:rFonts w:ascii="楷体_GB2312" w:eastAsia="楷体_GB2312" w:hAnsi="Times New Roman" w:cs="Times New Roman"/>
          <w:sz w:val="32"/>
          <w:szCs w:val="24"/>
          <w:u w:val="single"/>
        </w:rPr>
      </w:pPr>
      <w:r>
        <w:rPr>
          <w:rFonts w:ascii="楷体_GB2312" w:eastAsia="楷体_GB2312" w:hAnsi="Times New Roman" w:cs="Times New Roman" w:hint="eastAsia"/>
          <w:sz w:val="32"/>
          <w:szCs w:val="24"/>
        </w:rPr>
        <w:t xml:space="preserve">           推荐单位</w:t>
      </w:r>
      <w:r>
        <w:rPr>
          <w:rFonts w:ascii="楷体_GB2312" w:eastAsia="楷体_GB2312" w:hAnsi="Times New Roman" w:cs="Times New Roman" w:hint="eastAsia"/>
          <w:sz w:val="32"/>
          <w:szCs w:val="24"/>
          <w:u w:val="single"/>
        </w:rPr>
        <w:t xml:space="preserve">                     </w:t>
      </w:r>
    </w:p>
    <w:p w:rsidR="00B94D19" w:rsidRDefault="00B94D19">
      <w:pPr>
        <w:jc w:val="center"/>
        <w:rPr>
          <w:rFonts w:ascii="宋体" w:eastAsia="黑体" w:hAnsi="Times New Roman" w:cs="Times New Roman"/>
          <w:sz w:val="36"/>
          <w:szCs w:val="24"/>
        </w:rPr>
      </w:pPr>
    </w:p>
    <w:p w:rsidR="00B94D19" w:rsidRDefault="00993A84">
      <w:pPr>
        <w:ind w:firstLineChars="550" w:firstLine="1980"/>
        <w:rPr>
          <w:rFonts w:ascii="宋体" w:eastAsia="黑体" w:hAnsi="Times New Roman" w:cs="Times New Roman"/>
          <w:spacing w:val="190"/>
          <w:sz w:val="36"/>
          <w:szCs w:val="24"/>
        </w:rPr>
      </w:pPr>
      <w:r>
        <w:rPr>
          <w:rFonts w:ascii="宋体" w:eastAsia="黑体" w:hAnsi="Times New Roman" w:cs="Times New Roman" w:hint="eastAsia"/>
          <w:sz w:val="36"/>
          <w:szCs w:val="24"/>
        </w:rPr>
        <w:t>中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</w:t>
      </w:r>
      <w:r>
        <w:rPr>
          <w:rFonts w:ascii="宋体" w:eastAsia="黑体" w:hAnsi="Times New Roman" w:cs="Times New Roman" w:hint="eastAsia"/>
          <w:sz w:val="36"/>
          <w:szCs w:val="24"/>
        </w:rPr>
        <w:t>国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</w:t>
      </w:r>
      <w:r>
        <w:rPr>
          <w:rFonts w:ascii="宋体" w:eastAsia="黑体" w:hAnsi="Times New Roman" w:cs="Times New Roman" w:hint="eastAsia"/>
          <w:sz w:val="36"/>
          <w:szCs w:val="24"/>
        </w:rPr>
        <w:t>航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</w:t>
      </w:r>
      <w:r>
        <w:rPr>
          <w:rFonts w:ascii="宋体" w:eastAsia="黑体" w:hAnsi="Times New Roman" w:cs="Times New Roman" w:hint="eastAsia"/>
          <w:sz w:val="36"/>
          <w:szCs w:val="24"/>
        </w:rPr>
        <w:t>空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</w:t>
      </w:r>
      <w:r>
        <w:rPr>
          <w:rFonts w:ascii="宋体" w:eastAsia="黑体" w:hAnsi="Times New Roman" w:cs="Times New Roman" w:hint="eastAsia"/>
          <w:sz w:val="36"/>
          <w:szCs w:val="24"/>
        </w:rPr>
        <w:t>学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</w:t>
      </w:r>
      <w:r>
        <w:rPr>
          <w:rFonts w:ascii="宋体" w:eastAsia="黑体" w:hAnsi="Times New Roman" w:cs="Times New Roman" w:hint="eastAsia"/>
          <w:sz w:val="36"/>
          <w:szCs w:val="24"/>
        </w:rPr>
        <w:t>会</w:t>
      </w:r>
      <w:r>
        <w:rPr>
          <w:rFonts w:ascii="宋体" w:eastAsia="黑体" w:hAnsi="Times New Roman" w:cs="Times New Roman" w:hint="eastAsia"/>
          <w:sz w:val="36"/>
          <w:szCs w:val="24"/>
        </w:rPr>
        <w:t xml:space="preserve">    </w:t>
      </w:r>
      <w:r>
        <w:rPr>
          <w:rFonts w:ascii="宋体" w:eastAsia="黑体" w:hAnsi="Times New Roman" w:cs="Times New Roman" w:hint="eastAsia"/>
          <w:sz w:val="36"/>
          <w:szCs w:val="24"/>
        </w:rPr>
        <w:t>制</w:t>
      </w:r>
    </w:p>
    <w:p w:rsidR="00B94D19" w:rsidRDefault="00993A84" w:rsidP="0006465A">
      <w:pPr>
        <w:snapToGrid w:val="0"/>
        <w:spacing w:beforeLines="50" w:before="289" w:afterLines="150" w:after="868" w:line="700" w:lineRule="exact"/>
        <w:jc w:val="center"/>
        <w:rPr>
          <w:rFonts w:ascii="小标宋" w:eastAsia="小标宋" w:hAnsi="Times New Roman" w:cs="Times New Roman"/>
          <w:sz w:val="44"/>
          <w:szCs w:val="24"/>
        </w:rPr>
      </w:pPr>
      <w:r>
        <w:rPr>
          <w:rFonts w:ascii="华康简标题宋" w:eastAsia="华康简标题宋" w:hAnsi="Times New Roman" w:cs="Times New Roman"/>
          <w:sz w:val="44"/>
          <w:szCs w:val="24"/>
        </w:rPr>
        <w:br w:type="page"/>
      </w:r>
      <w:r>
        <w:rPr>
          <w:rFonts w:ascii="小标宋" w:eastAsia="小标宋" w:hAnsi="Times New Roman" w:cs="Times New Roman" w:hint="eastAsia"/>
          <w:sz w:val="44"/>
          <w:szCs w:val="24"/>
        </w:rPr>
        <w:lastRenderedPageBreak/>
        <w:t>填  表  说  明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1．此表在中国航空学会（</w:t>
      </w:r>
      <w:r>
        <w:rPr>
          <w:rFonts w:ascii="Times New Roman" w:eastAsia="仿宋_GB2312" w:hAnsi="Times New Roman" w:cs="Times New Roman"/>
          <w:sz w:val="28"/>
          <w:szCs w:val="28"/>
        </w:rPr>
        <w:t>http://www.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csaa</w:t>
      </w:r>
      <w:r>
        <w:rPr>
          <w:rFonts w:ascii="Times New Roman" w:eastAsia="仿宋_GB2312" w:hAnsi="Times New Roman" w:cs="Times New Roman"/>
          <w:sz w:val="28"/>
          <w:szCs w:val="28"/>
        </w:rPr>
        <w:t>.org.cn</w:t>
      </w:r>
      <w:r>
        <w:rPr>
          <w:rFonts w:ascii="仿宋_GB2312" w:eastAsia="仿宋_GB2312" w:hAnsi="仿宋" w:cs="Times New Roman" w:hint="eastAsia"/>
          <w:sz w:val="28"/>
          <w:szCs w:val="28"/>
        </w:rPr>
        <w:t>）“表彰奖励”或“通知通告”栏目下载后填写，A4规格打印完成。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2．封面的工作领域根据候选人以主要精力和时间从事的工作勾选1项。</w:t>
      </w:r>
    </w:p>
    <w:p w:rsidR="00B94D19" w:rsidRDefault="00993A84">
      <w:pPr>
        <w:adjustRightInd w:val="0"/>
        <w:spacing w:line="560" w:lineRule="exact"/>
        <w:ind w:firstLineChars="200" w:firstLine="560"/>
        <w:textAlignment w:val="baseline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3．推荐表中所涉及日期统一用阿拉伯数字，如201</w:t>
      </w:r>
      <w:r w:rsidR="00222118">
        <w:rPr>
          <w:rFonts w:ascii="仿宋_GB2312" w:eastAsia="仿宋_GB2312" w:hAnsi="仿宋" w:cs="Times New Roman" w:hint="eastAsia"/>
          <w:sz w:val="28"/>
          <w:szCs w:val="28"/>
        </w:rPr>
        <w:t>7</w:t>
      </w:r>
      <w:r>
        <w:rPr>
          <w:rFonts w:ascii="仿宋_GB2312" w:eastAsia="仿宋_GB2312" w:hAnsi="仿宋" w:cs="Times New Roman" w:hint="eastAsia"/>
          <w:sz w:val="28"/>
          <w:szCs w:val="28"/>
        </w:rPr>
        <w:t>年1月1日。</w:t>
      </w:r>
    </w:p>
    <w:p w:rsidR="00B94D19" w:rsidRDefault="00993A84">
      <w:pPr>
        <w:adjustRightInd w:val="0"/>
        <w:spacing w:line="560" w:lineRule="exact"/>
        <w:ind w:firstLineChars="200" w:firstLine="560"/>
        <w:textAlignment w:val="baseline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4．毕业院校、工作单位填写全称，职务等要按照国家有关规定详细填写。</w:t>
      </w:r>
    </w:p>
    <w:p w:rsidR="00B94D19" w:rsidRDefault="00993A84">
      <w:pPr>
        <w:adjustRightInd w:val="0"/>
        <w:spacing w:line="560" w:lineRule="exact"/>
        <w:ind w:firstLineChars="200" w:firstLine="560"/>
        <w:textAlignment w:val="baseline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5．照片为小2寸正面免冠彩色标准照，可粘贴在推荐表上，也可将照片电子版插入本表，一并彩色打印。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6．从事科技工作经历从大学或中专毕业后填起，含科普工作经历。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7．主要科技成就1000字左右，请勿另附页。内容应客观真实地反映候选人精神风貌、工作业绩、社会影响、所获重要奖励等情况。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8．简要成就不超过200字，是主要事迹的简要概括，用于公示和宣传。</w:t>
      </w:r>
    </w:p>
    <w:p w:rsidR="00B94D19" w:rsidRDefault="00993A84">
      <w:pPr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9．工作单位意见由候选人所在单位填写，推荐单位意见由负责向中国航空学会推荐的单位填写。需负责人签字，加盖单位公章。</w:t>
      </w:r>
    </w:p>
    <w:p w:rsidR="00B94D19" w:rsidRDefault="00993A84">
      <w:pPr>
        <w:spacing w:line="2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/>
          <w:sz w:val="28"/>
          <w:szCs w:val="28"/>
        </w:rPr>
        <w:br w:type="page"/>
      </w:r>
    </w:p>
    <w:tbl>
      <w:tblPr>
        <w:tblW w:w="88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"/>
        <w:gridCol w:w="610"/>
        <w:gridCol w:w="110"/>
        <w:gridCol w:w="607"/>
        <w:gridCol w:w="68"/>
        <w:gridCol w:w="844"/>
        <w:gridCol w:w="6"/>
        <w:gridCol w:w="554"/>
        <w:gridCol w:w="718"/>
        <w:gridCol w:w="122"/>
        <w:gridCol w:w="979"/>
        <w:gridCol w:w="37"/>
        <w:gridCol w:w="383"/>
        <w:gridCol w:w="1016"/>
        <w:gridCol w:w="160"/>
        <w:gridCol w:w="745"/>
        <w:gridCol w:w="560"/>
        <w:gridCol w:w="1260"/>
        <w:gridCol w:w="30"/>
      </w:tblGrid>
      <w:tr w:rsidR="00B94D19">
        <w:trPr>
          <w:gridAfter w:val="1"/>
          <w:wAfter w:w="30" w:type="dxa"/>
          <w:trHeight w:val="624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lastRenderedPageBreak/>
              <w:t>姓</w:t>
            </w:r>
            <w:r>
              <w:rPr>
                <w:rFonts w:ascii="仿宋_GB2312" w:eastAsia="仿宋_GB2312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 xml:space="preserve">   名</w:t>
            </w:r>
          </w:p>
        </w:tc>
        <w:tc>
          <w:tcPr>
            <w:tcW w:w="2312" w:type="dxa"/>
            <w:gridSpan w:val="6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性    别</w:t>
            </w:r>
          </w:p>
        </w:tc>
        <w:tc>
          <w:tcPr>
            <w:tcW w:w="192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照</w:t>
            </w:r>
          </w:p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片</w:t>
            </w: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出生年月</w:t>
            </w:r>
          </w:p>
        </w:tc>
        <w:tc>
          <w:tcPr>
            <w:tcW w:w="2312" w:type="dxa"/>
            <w:gridSpan w:val="6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籍    贯</w:t>
            </w:r>
          </w:p>
        </w:tc>
        <w:tc>
          <w:tcPr>
            <w:tcW w:w="192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党</w:t>
            </w:r>
            <w:r>
              <w:rPr>
                <w:rFonts w:ascii="仿宋_GB2312" w:eastAsia="仿宋_GB2312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 xml:space="preserve">   派</w:t>
            </w:r>
          </w:p>
        </w:tc>
        <w:tc>
          <w:tcPr>
            <w:tcW w:w="2312" w:type="dxa"/>
            <w:gridSpan w:val="6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民    族</w:t>
            </w:r>
          </w:p>
        </w:tc>
        <w:tc>
          <w:tcPr>
            <w:tcW w:w="1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20" w:type="dxa"/>
            <w:gridSpan w:val="2"/>
            <w:vMerge/>
            <w:tcBorders>
              <w:left w:val="nil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学    历</w:t>
            </w:r>
          </w:p>
        </w:tc>
        <w:tc>
          <w:tcPr>
            <w:tcW w:w="2312" w:type="dxa"/>
            <w:gridSpan w:val="6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学    位</w:t>
            </w:r>
          </w:p>
        </w:tc>
        <w:tc>
          <w:tcPr>
            <w:tcW w:w="1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820" w:type="dxa"/>
            <w:gridSpan w:val="2"/>
            <w:vMerge/>
            <w:tcBorders>
              <w:left w:val="nil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毕业院校</w:t>
            </w:r>
          </w:p>
        </w:tc>
        <w:tc>
          <w:tcPr>
            <w:tcW w:w="3291" w:type="dxa"/>
            <w:gridSpan w:val="7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所学专业</w:t>
            </w:r>
          </w:p>
        </w:tc>
        <w:tc>
          <w:tcPr>
            <w:tcW w:w="2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2811" w:type="dxa"/>
            <w:gridSpan w:val="8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专业技术职务（职称）</w:t>
            </w:r>
          </w:p>
        </w:tc>
        <w:tc>
          <w:tcPr>
            <w:tcW w:w="1856" w:type="dxa"/>
            <w:gridSpan w:val="4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现从事工作</w:t>
            </w:r>
          </w:p>
        </w:tc>
        <w:tc>
          <w:tcPr>
            <w:tcW w:w="256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1407" w:type="dxa"/>
            <w:gridSpan w:val="5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本会任职</w:t>
            </w:r>
          </w:p>
        </w:tc>
        <w:tc>
          <w:tcPr>
            <w:tcW w:w="7384" w:type="dxa"/>
            <w:gridSpan w:val="13"/>
            <w:tcBorders>
              <w:right w:val="single" w:sz="6" w:space="0" w:color="auto"/>
            </w:tcBorders>
            <w:vAlign w:val="center"/>
          </w:tcPr>
          <w:p w:rsidR="00B94D19" w:rsidRDefault="00B94D19">
            <w:pPr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624"/>
          <w:jc w:val="center"/>
        </w:trPr>
        <w:tc>
          <w:tcPr>
            <w:tcW w:w="2251" w:type="dxa"/>
            <w:gridSpan w:val="6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工作单位及职务</w:t>
            </w:r>
          </w:p>
        </w:tc>
        <w:tc>
          <w:tcPr>
            <w:tcW w:w="3815" w:type="dxa"/>
            <w:gridSpan w:val="8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所在地区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540"/>
          <w:jc w:val="center"/>
        </w:trPr>
        <w:tc>
          <w:tcPr>
            <w:tcW w:w="2257" w:type="dxa"/>
            <w:gridSpan w:val="7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通讯地址及邮编</w:t>
            </w:r>
          </w:p>
        </w:tc>
        <w:tc>
          <w:tcPr>
            <w:tcW w:w="6534" w:type="dxa"/>
            <w:gridSpan w:val="11"/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540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2312" w:type="dxa"/>
            <w:gridSpan w:val="6"/>
            <w:tcBorders>
              <w:right w:val="single" w:sz="4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手    机</w:t>
            </w:r>
          </w:p>
        </w:tc>
        <w:tc>
          <w:tcPr>
            <w:tcW w:w="3741" w:type="dxa"/>
            <w:gridSpan w:val="5"/>
            <w:tcBorders>
              <w:left w:val="single" w:sz="4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540"/>
          <w:jc w:val="center"/>
        </w:trPr>
        <w:tc>
          <w:tcPr>
            <w:tcW w:w="1339" w:type="dxa"/>
            <w:gridSpan w:val="4"/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传    真</w:t>
            </w:r>
          </w:p>
        </w:tc>
        <w:tc>
          <w:tcPr>
            <w:tcW w:w="2312" w:type="dxa"/>
            <w:gridSpan w:val="6"/>
            <w:tcBorders>
              <w:right w:val="single" w:sz="4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电子邮箱</w:t>
            </w:r>
          </w:p>
        </w:tc>
        <w:tc>
          <w:tcPr>
            <w:tcW w:w="3741" w:type="dxa"/>
            <w:gridSpan w:val="5"/>
            <w:tcBorders>
              <w:left w:val="single" w:sz="4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540"/>
          <w:jc w:val="center"/>
        </w:trPr>
        <w:tc>
          <w:tcPr>
            <w:tcW w:w="5050" w:type="dxa"/>
            <w:gridSpan w:val="13"/>
            <w:tcBorders>
              <w:right w:val="single" w:sz="6" w:space="0" w:color="auto"/>
            </w:tcBorders>
            <w:vAlign w:val="center"/>
          </w:tcPr>
          <w:p w:rsidR="00B94D19" w:rsidRDefault="00993A84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会员证号码</w:t>
            </w:r>
          </w:p>
        </w:tc>
        <w:tc>
          <w:tcPr>
            <w:tcW w:w="3741" w:type="dxa"/>
            <w:gridSpan w:val="5"/>
            <w:tcBorders>
              <w:lef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After w:val="1"/>
          <w:wAfter w:w="30" w:type="dxa"/>
          <w:trHeight w:val="586"/>
          <w:jc w:val="center"/>
        </w:trPr>
        <w:tc>
          <w:tcPr>
            <w:tcW w:w="622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B94D19" w:rsidRDefault="00993A84">
            <w:pPr>
              <w:snapToGrid w:val="0"/>
              <w:spacing w:before="60"/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pacing w:val="40"/>
                <w:sz w:val="30"/>
                <w:szCs w:val="30"/>
              </w:rPr>
              <w:t>从事科技工作经历</w:t>
            </w:r>
          </w:p>
        </w:tc>
        <w:tc>
          <w:tcPr>
            <w:tcW w:w="29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993A84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何年何月至何年何月</w:t>
            </w:r>
          </w:p>
        </w:tc>
        <w:tc>
          <w:tcPr>
            <w:tcW w:w="52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94D19" w:rsidRDefault="00993A84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在何单位从事何工作</w:t>
            </w:r>
          </w:p>
        </w:tc>
      </w:tr>
      <w:tr w:rsidR="00B94D19">
        <w:trPr>
          <w:gridAfter w:val="1"/>
          <w:wAfter w:w="30" w:type="dxa"/>
          <w:trHeight w:val="4661"/>
          <w:jc w:val="center"/>
        </w:trPr>
        <w:tc>
          <w:tcPr>
            <w:tcW w:w="62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D19" w:rsidRDefault="00B94D19">
            <w:pPr>
              <w:snapToGrid w:val="0"/>
              <w:spacing w:before="60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9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52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Before w:val="1"/>
          <w:wBefore w:w="12" w:type="dxa"/>
          <w:trHeight w:val="540"/>
          <w:jc w:val="center"/>
        </w:trPr>
        <w:tc>
          <w:tcPr>
            <w:tcW w:w="8809" w:type="dxa"/>
            <w:gridSpan w:val="18"/>
            <w:tcBorders>
              <w:bottom w:val="nil"/>
            </w:tcBorders>
            <w:vAlign w:val="center"/>
          </w:tcPr>
          <w:p w:rsidR="00B94D19" w:rsidRDefault="00993A84">
            <w:pPr>
              <w:snapToGrid w:val="0"/>
              <w:spacing w:before="60"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lastRenderedPageBreak/>
              <w:t>主要科技成就(1000字左右)</w:t>
            </w:r>
          </w:p>
        </w:tc>
      </w:tr>
      <w:tr w:rsidR="00B94D19">
        <w:trPr>
          <w:gridBefore w:val="1"/>
          <w:wBefore w:w="12" w:type="dxa"/>
          <w:trHeight w:val="11892"/>
          <w:jc w:val="center"/>
        </w:trPr>
        <w:tc>
          <w:tcPr>
            <w:tcW w:w="8809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D19" w:rsidRDefault="00B94D19">
            <w:pPr>
              <w:snapToGrid w:val="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Before w:val="1"/>
          <w:wBefore w:w="12" w:type="dxa"/>
          <w:trHeight w:val="5796"/>
          <w:jc w:val="center"/>
        </w:trPr>
        <w:tc>
          <w:tcPr>
            <w:tcW w:w="8809" w:type="dxa"/>
            <w:gridSpan w:val="1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4D19" w:rsidRDefault="00B94D19">
            <w:pPr>
              <w:snapToGrid w:val="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Before w:val="1"/>
          <w:wBefore w:w="12" w:type="dxa"/>
          <w:trHeight w:val="546"/>
          <w:jc w:val="center"/>
        </w:trPr>
        <w:tc>
          <w:tcPr>
            <w:tcW w:w="8809" w:type="dxa"/>
            <w:gridSpan w:val="1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4D19" w:rsidRDefault="00993A84">
            <w:pPr>
              <w:snapToGrid w:val="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简要成就(不超过200字)</w:t>
            </w:r>
          </w:p>
        </w:tc>
      </w:tr>
      <w:tr w:rsidR="00B94D19">
        <w:trPr>
          <w:gridBefore w:val="1"/>
          <w:wBefore w:w="12" w:type="dxa"/>
          <w:trHeight w:val="6245"/>
          <w:jc w:val="center"/>
        </w:trPr>
        <w:tc>
          <w:tcPr>
            <w:tcW w:w="8809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D19" w:rsidRDefault="00B94D19">
            <w:pPr>
              <w:snapToGrid w:val="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B94D19">
        <w:trPr>
          <w:gridBefore w:val="1"/>
          <w:wBefore w:w="12" w:type="dxa"/>
          <w:cantSplit/>
          <w:trHeight w:val="3117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B94D19" w:rsidRDefault="00993A84">
            <w:pPr>
              <w:snapToGrid w:val="0"/>
              <w:spacing w:line="600" w:lineRule="exact"/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40"/>
                <w:sz w:val="30"/>
                <w:szCs w:val="24"/>
              </w:rPr>
              <w:lastRenderedPageBreak/>
              <w:t>工作单位意见</w:t>
            </w:r>
          </w:p>
        </w:tc>
        <w:tc>
          <w:tcPr>
            <w:tcW w:w="8089" w:type="dxa"/>
            <w:gridSpan w:val="1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4D19" w:rsidRDefault="00B94D19">
            <w:pPr>
              <w:wordWrap w:val="0"/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993A84">
            <w:pPr>
              <w:wordWrap w:val="0"/>
              <w:snapToGrid w:val="0"/>
              <w:spacing w:before="60"/>
              <w:jc w:val="righ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负责人签字：            </w:t>
            </w:r>
          </w:p>
          <w:p w:rsidR="00B94D19" w:rsidRDefault="00993A84">
            <w:pPr>
              <w:snapToGrid w:val="0"/>
              <w:spacing w:before="60"/>
              <w:jc w:val="lef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  （盖 章）</w:t>
            </w:r>
          </w:p>
          <w:p w:rsidR="00B94D19" w:rsidRDefault="00993A84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年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月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日</w:t>
            </w:r>
          </w:p>
        </w:tc>
      </w:tr>
      <w:tr w:rsidR="00B94D19">
        <w:trPr>
          <w:gridBefore w:val="1"/>
          <w:wBefore w:w="12" w:type="dxa"/>
          <w:cantSplit/>
          <w:trHeight w:val="3117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B94D19" w:rsidRDefault="00993A84">
            <w:pPr>
              <w:snapToGrid w:val="0"/>
              <w:spacing w:line="600" w:lineRule="exact"/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40"/>
                <w:sz w:val="30"/>
                <w:szCs w:val="24"/>
              </w:rPr>
              <w:t>推荐单位意见</w:t>
            </w:r>
          </w:p>
        </w:tc>
        <w:tc>
          <w:tcPr>
            <w:tcW w:w="8089" w:type="dxa"/>
            <w:gridSpan w:val="1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wordWrap w:val="0"/>
              <w:snapToGrid w:val="0"/>
              <w:spacing w:before="60"/>
              <w:jc w:val="righ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993A84">
            <w:pPr>
              <w:snapToGrid w:val="0"/>
              <w:spacing w:before="60"/>
              <w:ind w:right="600" w:firstLineChars="1500" w:firstLine="4500"/>
              <w:rPr>
                <w:rFonts w:ascii="仿宋_GB2312" w:eastAsia="仿宋_GB2312" w:hAnsi="Times New Roman" w:cs="Times New Roman"/>
                <w:b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负责人签字：            </w:t>
            </w:r>
          </w:p>
          <w:p w:rsidR="00B94D19" w:rsidRDefault="00993A84">
            <w:pPr>
              <w:snapToGrid w:val="0"/>
              <w:spacing w:before="60"/>
              <w:jc w:val="lef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  （盖 章）</w:t>
            </w:r>
          </w:p>
          <w:p w:rsidR="00B94D19" w:rsidRDefault="00993A84">
            <w:pPr>
              <w:snapToGrid w:val="0"/>
              <w:spacing w:before="60"/>
              <w:jc w:val="lef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年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月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日</w:t>
            </w:r>
          </w:p>
        </w:tc>
      </w:tr>
      <w:tr w:rsidR="00B94D19">
        <w:trPr>
          <w:gridBefore w:val="1"/>
          <w:wBefore w:w="12" w:type="dxa"/>
          <w:cantSplit/>
          <w:trHeight w:val="3117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B94D19" w:rsidRDefault="00993A84">
            <w:pPr>
              <w:snapToGrid w:val="0"/>
              <w:spacing w:line="600" w:lineRule="exact"/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40"/>
                <w:sz w:val="30"/>
                <w:szCs w:val="24"/>
              </w:rPr>
              <w:t>审批意见</w:t>
            </w:r>
          </w:p>
        </w:tc>
        <w:tc>
          <w:tcPr>
            <w:tcW w:w="8089" w:type="dxa"/>
            <w:gridSpan w:val="1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94D19" w:rsidRDefault="00B94D19">
            <w:pPr>
              <w:wordWrap w:val="0"/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  <w:p w:rsidR="00B94D19" w:rsidRDefault="00993A84">
            <w:pPr>
              <w:wordWrap w:val="0"/>
              <w:snapToGrid w:val="0"/>
              <w:spacing w:before="60"/>
              <w:jc w:val="righ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负责人签字：            </w:t>
            </w:r>
          </w:p>
          <w:p w:rsidR="00B94D19" w:rsidRDefault="00993A84">
            <w:pPr>
              <w:snapToGrid w:val="0"/>
              <w:spacing w:before="60"/>
              <w:jc w:val="lef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 xml:space="preserve">  （盖 章）</w:t>
            </w:r>
          </w:p>
          <w:p w:rsidR="00B94D19" w:rsidRDefault="00993A84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年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月</w:t>
            </w:r>
            <w:r>
              <w:rPr>
                <w:rFonts w:ascii="仿宋_GB2312" w:eastAsia="仿宋_GB2312" w:hAnsi="Times New Roman" w:cs="Times New Roman"/>
                <w:sz w:val="30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30"/>
                <w:szCs w:val="24"/>
              </w:rPr>
              <w:t>日</w:t>
            </w:r>
          </w:p>
        </w:tc>
      </w:tr>
      <w:tr w:rsidR="00B94D19">
        <w:trPr>
          <w:gridBefore w:val="1"/>
          <w:wBefore w:w="12" w:type="dxa"/>
          <w:cantSplit/>
          <w:trHeight w:val="2699"/>
          <w:jc w:val="center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B94D19" w:rsidRDefault="00993A84">
            <w:pPr>
              <w:snapToGrid w:val="0"/>
              <w:spacing w:line="600" w:lineRule="exact"/>
              <w:ind w:left="113" w:right="113"/>
              <w:jc w:val="center"/>
              <w:rPr>
                <w:rFonts w:ascii="仿宋_GB2312" w:eastAsia="仿宋_GB2312" w:hAnsi="Times New Roman" w:cs="Times New Roman"/>
                <w:spacing w:val="40"/>
                <w:sz w:val="30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40"/>
                <w:sz w:val="30"/>
                <w:szCs w:val="24"/>
              </w:rPr>
              <w:t>备 注</w:t>
            </w:r>
          </w:p>
        </w:tc>
        <w:tc>
          <w:tcPr>
            <w:tcW w:w="8089" w:type="dxa"/>
            <w:gridSpan w:val="1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94D19" w:rsidRDefault="00B94D19">
            <w:pPr>
              <w:snapToGrid w:val="0"/>
              <w:spacing w:before="60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</w:p>
        </w:tc>
      </w:tr>
    </w:tbl>
    <w:p w:rsidR="00B94D19" w:rsidRDefault="0006465A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-72864345</wp:posOffset>
                </wp:positionH>
                <wp:positionV relativeFrom="paragraph">
                  <wp:posOffset>1504950</wp:posOffset>
                </wp:positionV>
                <wp:extent cx="6120765" cy="8890"/>
                <wp:effectExtent l="0" t="0" r="13335" b="29210"/>
                <wp:wrapNone/>
                <wp:docPr id="1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76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3E7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18" o:spid="_x0000_s1026" type="#_x0000_t32" style="position:absolute;left:0;text-align:left;margin-left:-5737.35pt;margin-top:118.5pt;width:481.95pt;height:.7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"/>
            </w:pict>
          </mc:Fallback>
        </mc:AlternateContent>
      </w:r>
    </w:p>
    <w:sectPr w:rsidR="00B94D19" w:rsidSect="00691400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FE6" w:rsidRDefault="00692FE6">
      <w:r>
        <w:separator/>
      </w:r>
    </w:p>
  </w:endnote>
  <w:endnote w:type="continuationSeparator" w:id="0">
    <w:p w:rsidR="00692FE6" w:rsidRDefault="0069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仿宋">
    <w:altName w:val="仿宋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长城粗隶书">
    <w:altName w:val="黑体"/>
    <w:charset w:val="86"/>
    <w:family w:val="auto"/>
    <w:pitch w:val="default"/>
    <w:sig w:usb0="00000001" w:usb1="080E0000" w:usb2="00000010" w:usb3="00000000" w:csb0="00040000" w:csb1="00000000"/>
  </w:font>
  <w:font w:name="小标宋">
    <w:altName w:val="黑体"/>
    <w:charset w:val="86"/>
    <w:family w:val="auto"/>
    <w:pitch w:val="default"/>
    <w:sig w:usb0="00000001" w:usb1="080E0000" w:usb2="00000010" w:usb3="00000000" w:csb0="00040000" w:csb1="00000000"/>
  </w:font>
  <w:font w:name="华康简标题宋">
    <w:altName w:val="宋体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19" w:rsidRDefault="00152980" w:rsidP="0075777E">
    <w:pPr>
      <w:pStyle w:val="a5"/>
      <w:ind w:firstLineChars="100" w:firstLine="280"/>
    </w:pPr>
    <w:r>
      <w:rPr>
        <w:rFonts w:ascii="仿宋_GB2312" w:eastAsia="仿宋_GB2312" w:hint="eastAsia"/>
        <w:sz w:val="28"/>
        <w:szCs w:val="28"/>
      </w:rPr>
      <w:fldChar w:fldCharType="begin"/>
    </w:r>
    <w:r w:rsidR="00993A84">
      <w:rPr>
        <w:rFonts w:ascii="仿宋_GB2312" w:eastAsia="仿宋_GB2312" w:hint="eastAsia"/>
        <w:sz w:val="28"/>
        <w:szCs w:val="28"/>
      </w:rPr>
      <w:instrText xml:space="preserve"> PAGE   \* MERGEFORMAT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81083A" w:rsidRPr="0081083A">
      <w:rPr>
        <w:rFonts w:ascii="仿宋_GB2312" w:eastAsia="仿宋_GB2312"/>
        <w:noProof/>
        <w:sz w:val="28"/>
        <w:szCs w:val="28"/>
        <w:lang w:val="zh-CN"/>
      </w:rPr>
      <w:t>-</w:t>
    </w:r>
    <w:r w:rsidR="0081083A">
      <w:rPr>
        <w:rFonts w:ascii="仿宋_GB2312" w:eastAsia="仿宋_GB2312"/>
        <w:noProof/>
        <w:sz w:val="28"/>
        <w:szCs w:val="28"/>
      </w:rPr>
      <w:t xml:space="preserve"> 2 -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B94D19" w:rsidRDefault="00B94D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19" w:rsidRDefault="00152980">
    <w:pPr>
      <w:pStyle w:val="a5"/>
      <w:wordWrap w:val="0"/>
      <w:jc w:val="right"/>
    </w:pPr>
    <w:r>
      <w:rPr>
        <w:sz w:val="28"/>
        <w:szCs w:val="28"/>
      </w:rPr>
      <w:fldChar w:fldCharType="begin"/>
    </w:r>
    <w:r w:rsidR="00993A84"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1083A" w:rsidRPr="0081083A">
      <w:rPr>
        <w:rFonts w:ascii="仿宋_GB2312" w:eastAsia="仿宋_GB2312"/>
        <w:noProof/>
        <w:sz w:val="28"/>
        <w:szCs w:val="28"/>
        <w:lang w:val="zh-CN"/>
      </w:rPr>
      <w:t>-</w:t>
    </w:r>
    <w:r w:rsidR="0081083A" w:rsidRPr="0081083A">
      <w:rPr>
        <w:rFonts w:ascii="仿宋_GB2312" w:eastAsia="仿宋_GB2312"/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  <w:r w:rsidR="00993A84">
      <w:rPr>
        <w:rFonts w:hint="eastAsia"/>
        <w:sz w:val="28"/>
        <w:szCs w:val="28"/>
      </w:rPr>
      <w:t xml:space="preserve">   </w:t>
    </w:r>
  </w:p>
  <w:p w:rsidR="00B94D19" w:rsidRDefault="00B94D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FE6" w:rsidRDefault="00692FE6">
      <w:r>
        <w:separator/>
      </w:r>
    </w:p>
  </w:footnote>
  <w:footnote w:type="continuationSeparator" w:id="0">
    <w:p w:rsidR="00692FE6" w:rsidRDefault="00692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evenAndOddHeaders/>
  <w:drawingGridHorizontalSpacing w:val="105"/>
  <w:drawingGridVerticalSpacing w:val="579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A4"/>
    <w:rsid w:val="00006581"/>
    <w:rsid w:val="000106E1"/>
    <w:rsid w:val="0001756E"/>
    <w:rsid w:val="0002332C"/>
    <w:rsid w:val="000343AA"/>
    <w:rsid w:val="000463CF"/>
    <w:rsid w:val="00052D2F"/>
    <w:rsid w:val="000632EE"/>
    <w:rsid w:val="0006465A"/>
    <w:rsid w:val="000719FD"/>
    <w:rsid w:val="00075300"/>
    <w:rsid w:val="00080B49"/>
    <w:rsid w:val="00086ADF"/>
    <w:rsid w:val="00090152"/>
    <w:rsid w:val="000956D7"/>
    <w:rsid w:val="000A29A6"/>
    <w:rsid w:val="000C63FE"/>
    <w:rsid w:val="000C72EC"/>
    <w:rsid w:val="000C7E4F"/>
    <w:rsid w:val="000D16B2"/>
    <w:rsid w:val="000D417E"/>
    <w:rsid w:val="000D5855"/>
    <w:rsid w:val="000F6208"/>
    <w:rsid w:val="000F7495"/>
    <w:rsid w:val="00103DE9"/>
    <w:rsid w:val="00115863"/>
    <w:rsid w:val="00117067"/>
    <w:rsid w:val="001179D9"/>
    <w:rsid w:val="0012181F"/>
    <w:rsid w:val="00135D7E"/>
    <w:rsid w:val="001433C5"/>
    <w:rsid w:val="00152980"/>
    <w:rsid w:val="00156C3D"/>
    <w:rsid w:val="00161B3C"/>
    <w:rsid w:val="00171431"/>
    <w:rsid w:val="001873CF"/>
    <w:rsid w:val="001929DF"/>
    <w:rsid w:val="00196572"/>
    <w:rsid w:val="001A35C7"/>
    <w:rsid w:val="001C0969"/>
    <w:rsid w:val="001C59DD"/>
    <w:rsid w:val="001D3858"/>
    <w:rsid w:val="001E0346"/>
    <w:rsid w:val="001E10C1"/>
    <w:rsid w:val="001E33A3"/>
    <w:rsid w:val="001E5599"/>
    <w:rsid w:val="001F15B4"/>
    <w:rsid w:val="001F4076"/>
    <w:rsid w:val="0020640B"/>
    <w:rsid w:val="00211A70"/>
    <w:rsid w:val="002149E2"/>
    <w:rsid w:val="00222118"/>
    <w:rsid w:val="00233E98"/>
    <w:rsid w:val="00234A6C"/>
    <w:rsid w:val="00236FDB"/>
    <w:rsid w:val="002406EB"/>
    <w:rsid w:val="00242489"/>
    <w:rsid w:val="00246A5F"/>
    <w:rsid w:val="002834BD"/>
    <w:rsid w:val="00287937"/>
    <w:rsid w:val="002C572C"/>
    <w:rsid w:val="002D20DA"/>
    <w:rsid w:val="002E2E5B"/>
    <w:rsid w:val="0030505E"/>
    <w:rsid w:val="00306008"/>
    <w:rsid w:val="00331E07"/>
    <w:rsid w:val="003355A5"/>
    <w:rsid w:val="00337696"/>
    <w:rsid w:val="0034003E"/>
    <w:rsid w:val="00340637"/>
    <w:rsid w:val="003407CF"/>
    <w:rsid w:val="00356302"/>
    <w:rsid w:val="0036003E"/>
    <w:rsid w:val="003614A7"/>
    <w:rsid w:val="00362E58"/>
    <w:rsid w:val="003952A4"/>
    <w:rsid w:val="003A6BC5"/>
    <w:rsid w:val="003A6D60"/>
    <w:rsid w:val="003B52C4"/>
    <w:rsid w:val="003E2143"/>
    <w:rsid w:val="003F304F"/>
    <w:rsid w:val="003F3193"/>
    <w:rsid w:val="0040425C"/>
    <w:rsid w:val="0040483F"/>
    <w:rsid w:val="00410E97"/>
    <w:rsid w:val="004123E3"/>
    <w:rsid w:val="004217CF"/>
    <w:rsid w:val="00422F41"/>
    <w:rsid w:val="00427DD9"/>
    <w:rsid w:val="004320DD"/>
    <w:rsid w:val="00442A8A"/>
    <w:rsid w:val="00446F9D"/>
    <w:rsid w:val="00466387"/>
    <w:rsid w:val="00471416"/>
    <w:rsid w:val="004802F9"/>
    <w:rsid w:val="00485563"/>
    <w:rsid w:val="004939CA"/>
    <w:rsid w:val="004A6E70"/>
    <w:rsid w:val="004C42C5"/>
    <w:rsid w:val="004D39DA"/>
    <w:rsid w:val="004F1601"/>
    <w:rsid w:val="004F56D4"/>
    <w:rsid w:val="00504DA1"/>
    <w:rsid w:val="00513823"/>
    <w:rsid w:val="00527C9C"/>
    <w:rsid w:val="0053463A"/>
    <w:rsid w:val="00540ED2"/>
    <w:rsid w:val="00545E44"/>
    <w:rsid w:val="005561D4"/>
    <w:rsid w:val="00564A73"/>
    <w:rsid w:val="00566726"/>
    <w:rsid w:val="00581BCF"/>
    <w:rsid w:val="005A1CCC"/>
    <w:rsid w:val="005A67E7"/>
    <w:rsid w:val="005B5BE1"/>
    <w:rsid w:val="005B6F17"/>
    <w:rsid w:val="005E60FC"/>
    <w:rsid w:val="005F65E4"/>
    <w:rsid w:val="00632225"/>
    <w:rsid w:val="006413BD"/>
    <w:rsid w:val="00646D70"/>
    <w:rsid w:val="006551B1"/>
    <w:rsid w:val="00655A29"/>
    <w:rsid w:val="00677205"/>
    <w:rsid w:val="00680F7C"/>
    <w:rsid w:val="00683999"/>
    <w:rsid w:val="00691400"/>
    <w:rsid w:val="00692FE6"/>
    <w:rsid w:val="0069738E"/>
    <w:rsid w:val="006D2683"/>
    <w:rsid w:val="006E1A81"/>
    <w:rsid w:val="006E7C5A"/>
    <w:rsid w:val="006F1A6B"/>
    <w:rsid w:val="006F31D6"/>
    <w:rsid w:val="007163CA"/>
    <w:rsid w:val="00716923"/>
    <w:rsid w:val="00717AB3"/>
    <w:rsid w:val="00732B66"/>
    <w:rsid w:val="00735DBC"/>
    <w:rsid w:val="0075777E"/>
    <w:rsid w:val="007610C5"/>
    <w:rsid w:val="00762F53"/>
    <w:rsid w:val="007635DC"/>
    <w:rsid w:val="007640FF"/>
    <w:rsid w:val="007647D6"/>
    <w:rsid w:val="007756A2"/>
    <w:rsid w:val="00787C36"/>
    <w:rsid w:val="00791F5C"/>
    <w:rsid w:val="00796033"/>
    <w:rsid w:val="00796AA0"/>
    <w:rsid w:val="00796FE7"/>
    <w:rsid w:val="007A4A07"/>
    <w:rsid w:val="007A5BD0"/>
    <w:rsid w:val="007D08F6"/>
    <w:rsid w:val="007E66B9"/>
    <w:rsid w:val="00800692"/>
    <w:rsid w:val="00804669"/>
    <w:rsid w:val="0081083A"/>
    <w:rsid w:val="00811CFF"/>
    <w:rsid w:val="00813935"/>
    <w:rsid w:val="00835D10"/>
    <w:rsid w:val="00870FED"/>
    <w:rsid w:val="0088180A"/>
    <w:rsid w:val="008840C9"/>
    <w:rsid w:val="008866E6"/>
    <w:rsid w:val="008B08E2"/>
    <w:rsid w:val="008B0ECD"/>
    <w:rsid w:val="008B57F9"/>
    <w:rsid w:val="008D5D8A"/>
    <w:rsid w:val="008E7958"/>
    <w:rsid w:val="008F2D09"/>
    <w:rsid w:val="008F6F49"/>
    <w:rsid w:val="00920466"/>
    <w:rsid w:val="00926D90"/>
    <w:rsid w:val="0092724D"/>
    <w:rsid w:val="009504F9"/>
    <w:rsid w:val="00950B72"/>
    <w:rsid w:val="009717F0"/>
    <w:rsid w:val="009770D8"/>
    <w:rsid w:val="0098139E"/>
    <w:rsid w:val="009907FC"/>
    <w:rsid w:val="00992661"/>
    <w:rsid w:val="00993A84"/>
    <w:rsid w:val="009B0DD2"/>
    <w:rsid w:val="009C499C"/>
    <w:rsid w:val="009D51C8"/>
    <w:rsid w:val="00A01345"/>
    <w:rsid w:val="00A075FD"/>
    <w:rsid w:val="00A20779"/>
    <w:rsid w:val="00A22442"/>
    <w:rsid w:val="00A41840"/>
    <w:rsid w:val="00A4450F"/>
    <w:rsid w:val="00A46B91"/>
    <w:rsid w:val="00A5378F"/>
    <w:rsid w:val="00A75634"/>
    <w:rsid w:val="00A77BD2"/>
    <w:rsid w:val="00A84327"/>
    <w:rsid w:val="00A909B3"/>
    <w:rsid w:val="00AB2FBA"/>
    <w:rsid w:val="00AC29E1"/>
    <w:rsid w:val="00AC3D97"/>
    <w:rsid w:val="00AE247F"/>
    <w:rsid w:val="00AF7B22"/>
    <w:rsid w:val="00B0088F"/>
    <w:rsid w:val="00B02A43"/>
    <w:rsid w:val="00B052BD"/>
    <w:rsid w:val="00B20882"/>
    <w:rsid w:val="00B24F51"/>
    <w:rsid w:val="00B30482"/>
    <w:rsid w:val="00B30A11"/>
    <w:rsid w:val="00B359DA"/>
    <w:rsid w:val="00B41CD2"/>
    <w:rsid w:val="00B47E0D"/>
    <w:rsid w:val="00B55CB8"/>
    <w:rsid w:val="00B56DBF"/>
    <w:rsid w:val="00B6054E"/>
    <w:rsid w:val="00B83B70"/>
    <w:rsid w:val="00B8598D"/>
    <w:rsid w:val="00B91994"/>
    <w:rsid w:val="00B94D19"/>
    <w:rsid w:val="00B9661F"/>
    <w:rsid w:val="00BA17BE"/>
    <w:rsid w:val="00BA3C62"/>
    <w:rsid w:val="00BA4FC7"/>
    <w:rsid w:val="00BB3255"/>
    <w:rsid w:val="00BB50B9"/>
    <w:rsid w:val="00BB5D8C"/>
    <w:rsid w:val="00BB7F73"/>
    <w:rsid w:val="00BC515E"/>
    <w:rsid w:val="00BC5CDB"/>
    <w:rsid w:val="00BF225A"/>
    <w:rsid w:val="00C01CBD"/>
    <w:rsid w:val="00C04147"/>
    <w:rsid w:val="00C12B69"/>
    <w:rsid w:val="00C12CC5"/>
    <w:rsid w:val="00C12FEB"/>
    <w:rsid w:val="00C16487"/>
    <w:rsid w:val="00C16C2F"/>
    <w:rsid w:val="00C2444B"/>
    <w:rsid w:val="00C319CD"/>
    <w:rsid w:val="00C31DC2"/>
    <w:rsid w:val="00C45843"/>
    <w:rsid w:val="00C50A2F"/>
    <w:rsid w:val="00C5505B"/>
    <w:rsid w:val="00C67D5B"/>
    <w:rsid w:val="00C75189"/>
    <w:rsid w:val="00C77F20"/>
    <w:rsid w:val="00C804FA"/>
    <w:rsid w:val="00C80A4A"/>
    <w:rsid w:val="00C81E9E"/>
    <w:rsid w:val="00C84A1D"/>
    <w:rsid w:val="00C86303"/>
    <w:rsid w:val="00CA7075"/>
    <w:rsid w:val="00CC1747"/>
    <w:rsid w:val="00CE0AA2"/>
    <w:rsid w:val="00CE4B1B"/>
    <w:rsid w:val="00CF4C4B"/>
    <w:rsid w:val="00CF511A"/>
    <w:rsid w:val="00D01FE3"/>
    <w:rsid w:val="00D135A6"/>
    <w:rsid w:val="00D142DD"/>
    <w:rsid w:val="00D33D8C"/>
    <w:rsid w:val="00D553E1"/>
    <w:rsid w:val="00D5794C"/>
    <w:rsid w:val="00D62787"/>
    <w:rsid w:val="00D712B0"/>
    <w:rsid w:val="00D85329"/>
    <w:rsid w:val="00DC6703"/>
    <w:rsid w:val="00DD104C"/>
    <w:rsid w:val="00DD2F46"/>
    <w:rsid w:val="00DE368B"/>
    <w:rsid w:val="00DE5CBD"/>
    <w:rsid w:val="00DE5E40"/>
    <w:rsid w:val="00DF52A6"/>
    <w:rsid w:val="00E02BAB"/>
    <w:rsid w:val="00E10B66"/>
    <w:rsid w:val="00E16C76"/>
    <w:rsid w:val="00E4107A"/>
    <w:rsid w:val="00E45997"/>
    <w:rsid w:val="00E506BD"/>
    <w:rsid w:val="00E524C8"/>
    <w:rsid w:val="00E54F99"/>
    <w:rsid w:val="00E54FF2"/>
    <w:rsid w:val="00E57DBF"/>
    <w:rsid w:val="00E713CF"/>
    <w:rsid w:val="00E77475"/>
    <w:rsid w:val="00E83AA6"/>
    <w:rsid w:val="00E936CF"/>
    <w:rsid w:val="00EB2696"/>
    <w:rsid w:val="00EB5CDC"/>
    <w:rsid w:val="00EE7759"/>
    <w:rsid w:val="00EF2FBD"/>
    <w:rsid w:val="00F20A99"/>
    <w:rsid w:val="00F53C02"/>
    <w:rsid w:val="00F54B99"/>
    <w:rsid w:val="00F60DA2"/>
    <w:rsid w:val="00F72B21"/>
    <w:rsid w:val="00F73EB6"/>
    <w:rsid w:val="00F75367"/>
    <w:rsid w:val="00F97EDA"/>
    <w:rsid w:val="00FD183A"/>
    <w:rsid w:val="00FD59F9"/>
    <w:rsid w:val="00FD5F7D"/>
    <w:rsid w:val="00FE3786"/>
    <w:rsid w:val="00FE3D4D"/>
    <w:rsid w:val="00FF53B2"/>
    <w:rsid w:val="050C4054"/>
    <w:rsid w:val="23A87290"/>
    <w:rsid w:val="2F46011B"/>
    <w:rsid w:val="39C82DD9"/>
    <w:rsid w:val="60AB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6DB99EB-8635-4CB6-9BBD-F74400EA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5991;&#20214;&#27169;&#26495;&#32456;&#31295;\&#19979;&#34892;&#25991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D70099-51D6-49A7-AF82-BEBC54302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下行文.dotx</Template>
  <TotalTime>1</TotalTime>
  <Pages>6</Pages>
  <Words>195</Words>
  <Characters>1116</Characters>
  <Application>Microsoft Office Word</Application>
  <DocSecurity>0</DocSecurity>
  <Lines>9</Lines>
  <Paragraphs>2</Paragraphs>
  <ScaleCrop>false</ScaleCrop>
  <Company>微软中国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yl</cp:lastModifiedBy>
  <cp:revision>2</cp:revision>
  <cp:lastPrinted>2017-06-19T05:38:00Z</cp:lastPrinted>
  <dcterms:created xsi:type="dcterms:W3CDTF">2017-06-20T03:22:00Z</dcterms:created>
  <dcterms:modified xsi:type="dcterms:W3CDTF">2017-06-20T03:22:00Z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